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4B23" w14:textId="77777777" w:rsidR="00AC64E8" w:rsidRPr="00690BA6" w:rsidRDefault="00AC64E8" w:rsidP="00AC64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Walter SHORP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8C178D3" w14:textId="77777777" w:rsidR="00AC64E8" w:rsidRDefault="00AC64E8" w:rsidP="00AC6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144FAE9" w14:textId="77777777" w:rsidR="00AC64E8" w:rsidRDefault="00AC64E8" w:rsidP="00AC6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5AA8B1" w14:textId="77777777" w:rsidR="00AC64E8" w:rsidRDefault="00AC64E8" w:rsidP="00AC6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06654B" w14:textId="77777777" w:rsidR="00AC64E8" w:rsidRDefault="00AC64E8" w:rsidP="00AC64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2B68C3AA" w14:textId="77777777" w:rsidR="00AC64E8" w:rsidRDefault="00AC64E8" w:rsidP="00AC64E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D272D4B" w14:textId="77777777" w:rsidR="00AC64E8" w:rsidRDefault="00AC64E8" w:rsidP="00AC64E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3017C9A" w14:textId="77777777" w:rsidR="00AC64E8" w:rsidRDefault="00AC64E8" w:rsidP="00AC64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B15D838" w14:textId="77777777" w:rsidR="00AC64E8" w:rsidRDefault="00AC64E8" w:rsidP="00AC64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0149FA1" w14:textId="77777777" w:rsidR="00AC64E8" w:rsidRDefault="00AC64E8" w:rsidP="00AC64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June 2021</w:t>
      </w:r>
    </w:p>
    <w:p w14:paraId="6D391E6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B454D" w14:textId="77777777" w:rsidR="00AC64E8" w:rsidRDefault="00AC64E8" w:rsidP="009139A6">
      <w:r>
        <w:separator/>
      </w:r>
    </w:p>
  </w:endnote>
  <w:endnote w:type="continuationSeparator" w:id="0">
    <w:p w14:paraId="2BA783A3" w14:textId="77777777" w:rsidR="00AC64E8" w:rsidRDefault="00AC64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244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667C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66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0E722" w14:textId="77777777" w:rsidR="00AC64E8" w:rsidRDefault="00AC64E8" w:rsidP="009139A6">
      <w:r>
        <w:separator/>
      </w:r>
    </w:p>
  </w:footnote>
  <w:footnote w:type="continuationSeparator" w:id="0">
    <w:p w14:paraId="05E95142" w14:textId="77777777" w:rsidR="00AC64E8" w:rsidRDefault="00AC64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CAD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554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727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4E8"/>
    <w:rsid w:val="000666E0"/>
    <w:rsid w:val="002510B7"/>
    <w:rsid w:val="005C130B"/>
    <w:rsid w:val="00826F5C"/>
    <w:rsid w:val="009139A6"/>
    <w:rsid w:val="009448BB"/>
    <w:rsid w:val="00A3176C"/>
    <w:rsid w:val="00AC64E8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483A2"/>
  <w15:chartTrackingRefBased/>
  <w15:docId w15:val="{F5F7F0E0-8043-459C-A1D8-DA39AAE8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2021-07-21T10:45:00Z</dcterms:created>
  <dcterms:modified xsi:type="dcterms:W3CDTF">2021-07-21T10:46:00Z</dcterms:modified>
</cp:coreProperties>
</file>